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8D29B" w14:textId="77777777" w:rsidR="00CC2EF2" w:rsidRDefault="00CC2EF2" w:rsidP="00CC2EF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KENGE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96456E0" w14:textId="77777777" w:rsidR="00CC2EF2" w:rsidRDefault="00CC2EF2" w:rsidP="00CC2EF2">
      <w:pPr>
        <w:pStyle w:val="NoSpacing"/>
        <w:rPr>
          <w:rFonts w:cs="Times New Roman"/>
          <w:szCs w:val="24"/>
        </w:rPr>
      </w:pPr>
    </w:p>
    <w:p w14:paraId="1965D606" w14:textId="77777777" w:rsidR="00CC2EF2" w:rsidRDefault="00CC2EF2" w:rsidP="00CC2EF2">
      <w:pPr>
        <w:pStyle w:val="NoSpacing"/>
        <w:rPr>
          <w:rFonts w:cs="Times New Roman"/>
          <w:szCs w:val="24"/>
        </w:rPr>
      </w:pPr>
    </w:p>
    <w:p w14:paraId="72D06763" w14:textId="77777777" w:rsidR="00CC2EF2" w:rsidRDefault="00CC2EF2" w:rsidP="00CC2E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Braintree, Essex, into</w:t>
      </w:r>
    </w:p>
    <w:p w14:paraId="401B3E8C" w14:textId="77777777" w:rsidR="00CC2EF2" w:rsidRDefault="00CC2EF2" w:rsidP="00CC2E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Edmund Hungerford(q.v.).</w:t>
      </w:r>
    </w:p>
    <w:p w14:paraId="703B44D1" w14:textId="77777777" w:rsidR="00CC2EF2" w:rsidRDefault="00CC2EF2" w:rsidP="00CC2EF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CCBFC77" w14:textId="77777777" w:rsidR="00CC2EF2" w:rsidRDefault="00CC2EF2" w:rsidP="00CC2EF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p.121)</w:t>
      </w:r>
    </w:p>
    <w:p w14:paraId="28A1227F" w14:textId="77777777" w:rsidR="00CC2EF2" w:rsidRDefault="00CC2EF2" w:rsidP="00CC2EF2">
      <w:pPr>
        <w:pStyle w:val="NoSpacing"/>
        <w:rPr>
          <w:rFonts w:eastAsia="Times New Roman" w:cs="Times New Roman"/>
          <w:szCs w:val="24"/>
        </w:rPr>
      </w:pPr>
    </w:p>
    <w:p w14:paraId="48B51DA1" w14:textId="77777777" w:rsidR="00CC2EF2" w:rsidRDefault="00CC2EF2" w:rsidP="00CC2EF2">
      <w:pPr>
        <w:pStyle w:val="NoSpacing"/>
        <w:rPr>
          <w:rFonts w:eastAsia="Times New Roman" w:cs="Times New Roman"/>
          <w:szCs w:val="24"/>
        </w:rPr>
      </w:pPr>
    </w:p>
    <w:p w14:paraId="673E8BDE" w14:textId="77777777" w:rsidR="00CC2EF2" w:rsidRDefault="00CC2EF2" w:rsidP="00CC2EF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September 2023</w:t>
      </w:r>
    </w:p>
    <w:p w14:paraId="4B6D43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C590" w14:textId="77777777" w:rsidR="00CC2EF2" w:rsidRDefault="00CC2EF2" w:rsidP="009139A6">
      <w:r>
        <w:separator/>
      </w:r>
    </w:p>
  </w:endnote>
  <w:endnote w:type="continuationSeparator" w:id="0">
    <w:p w14:paraId="42E847AB" w14:textId="77777777" w:rsidR="00CC2EF2" w:rsidRDefault="00CC2E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29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05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13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9F2A" w14:textId="77777777" w:rsidR="00CC2EF2" w:rsidRDefault="00CC2EF2" w:rsidP="009139A6">
      <w:r>
        <w:separator/>
      </w:r>
    </w:p>
  </w:footnote>
  <w:footnote w:type="continuationSeparator" w:id="0">
    <w:p w14:paraId="13C7B154" w14:textId="77777777" w:rsidR="00CC2EF2" w:rsidRDefault="00CC2E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37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144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DD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2EF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B6047"/>
  <w15:chartTrackingRefBased/>
  <w15:docId w15:val="{5565E1A6-4C79-4F7C-A829-E61F8F1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2023-09-16T19:45:00Z</dcterms:created>
  <dcterms:modified xsi:type="dcterms:W3CDTF">2023-09-16T19:46:00Z</dcterms:modified>
</cp:coreProperties>
</file>